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92892" w14:textId="77777777" w:rsidR="00CD3FCC" w:rsidRDefault="00CD3FCC" w:rsidP="00CD3F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Humphrey PYKMERE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fl.1498-9)</w:t>
      </w:r>
    </w:p>
    <w:p w14:paraId="3E56353E" w14:textId="77777777" w:rsidR="00CD3FCC" w:rsidRDefault="00CD3FCC" w:rsidP="00CD3F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cutler.</w:t>
      </w:r>
    </w:p>
    <w:p w14:paraId="0C455AF3" w14:textId="77777777" w:rsidR="00CD3FCC" w:rsidRDefault="00CD3FCC" w:rsidP="00CD3FCC">
      <w:pPr>
        <w:pStyle w:val="NoSpacing"/>
        <w:rPr>
          <w:rFonts w:cs="Times New Roman"/>
          <w:szCs w:val="24"/>
        </w:rPr>
      </w:pPr>
    </w:p>
    <w:p w14:paraId="5BBEE46F" w14:textId="77777777" w:rsidR="00CD3FCC" w:rsidRDefault="00CD3FCC" w:rsidP="00CD3FCC">
      <w:pPr>
        <w:pStyle w:val="NoSpacing"/>
        <w:rPr>
          <w:rFonts w:cs="Times New Roman"/>
          <w:szCs w:val="24"/>
        </w:rPr>
      </w:pPr>
    </w:p>
    <w:p w14:paraId="454E4D17" w14:textId="77777777" w:rsidR="00CD3FCC" w:rsidRDefault="00CD3FCC" w:rsidP="00CD3F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1498-9</w:t>
      </w:r>
      <w:r>
        <w:rPr>
          <w:rFonts w:cs="Times New Roman"/>
          <w:szCs w:val="24"/>
        </w:rPr>
        <w:tab/>
        <w:t xml:space="preserve">He was apprentice of Thomas </w:t>
      </w:r>
      <w:proofErr w:type="spellStart"/>
      <w:r>
        <w:rPr>
          <w:rFonts w:cs="Times New Roman"/>
          <w:szCs w:val="24"/>
        </w:rPr>
        <w:t>Pykmere</w:t>
      </w:r>
      <w:proofErr w:type="spellEnd"/>
      <w:r>
        <w:rPr>
          <w:rFonts w:cs="Times New Roman"/>
          <w:szCs w:val="24"/>
        </w:rPr>
        <w:t xml:space="preserve"> of London, cutler(q.v.).</w:t>
      </w:r>
    </w:p>
    <w:p w14:paraId="67F0523B" w14:textId="77777777" w:rsidR="00CD3FCC" w:rsidRDefault="00CD3FCC" w:rsidP="00CD3FC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 the Cutlers’ Company 1916 p.371).</w:t>
      </w:r>
    </w:p>
    <w:p w14:paraId="098F8A56" w14:textId="77777777" w:rsidR="00CD3FCC" w:rsidRDefault="00CD3FCC" w:rsidP="00CD3FCC">
      <w:pPr>
        <w:pStyle w:val="NoSpacing"/>
        <w:rPr>
          <w:rFonts w:eastAsia="Times New Roman" w:cs="Times New Roman"/>
          <w:szCs w:val="24"/>
        </w:rPr>
      </w:pPr>
    </w:p>
    <w:p w14:paraId="62BAC41B" w14:textId="77777777" w:rsidR="00CD3FCC" w:rsidRDefault="00CD3FCC" w:rsidP="00CD3FCC">
      <w:pPr>
        <w:pStyle w:val="NoSpacing"/>
        <w:rPr>
          <w:rFonts w:eastAsia="Times New Roman" w:cs="Times New Roman"/>
          <w:szCs w:val="24"/>
        </w:rPr>
      </w:pPr>
    </w:p>
    <w:p w14:paraId="320228DC" w14:textId="77777777" w:rsidR="00CD3FCC" w:rsidRDefault="00CD3FCC" w:rsidP="00CD3FC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March 2023</w:t>
      </w:r>
    </w:p>
    <w:p w14:paraId="2A5440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E25C2" w14:textId="77777777" w:rsidR="00CD3FCC" w:rsidRDefault="00CD3FCC" w:rsidP="009139A6">
      <w:r>
        <w:separator/>
      </w:r>
    </w:p>
  </w:endnote>
  <w:endnote w:type="continuationSeparator" w:id="0">
    <w:p w14:paraId="1AEF6F5B" w14:textId="77777777" w:rsidR="00CD3FCC" w:rsidRDefault="00CD3F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E75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B91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EA6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4DA63" w14:textId="77777777" w:rsidR="00CD3FCC" w:rsidRDefault="00CD3FCC" w:rsidP="009139A6">
      <w:r>
        <w:separator/>
      </w:r>
    </w:p>
  </w:footnote>
  <w:footnote w:type="continuationSeparator" w:id="0">
    <w:p w14:paraId="0D994010" w14:textId="77777777" w:rsidR="00CD3FCC" w:rsidRDefault="00CD3F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C0D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660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353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FC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3FC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94704"/>
  <w15:chartTrackingRefBased/>
  <w15:docId w15:val="{0B484B11-9C67-4E7E-9BF5-E5C5C37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2023-03-06T11:09:00Z</dcterms:created>
  <dcterms:modified xsi:type="dcterms:W3CDTF">2023-03-06T11:10:00Z</dcterms:modified>
</cp:coreProperties>
</file>